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MIRFYN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William Oteworth of St.Mathew, Surrey.</w:t>
      </w: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62C" w:rsidRDefault="00D0162C" w:rsidP="00D016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62C" w:rsidRDefault="00D0162C" w:rsidP="00564E3C">
      <w:pPr>
        <w:spacing w:after="0" w:line="240" w:lineRule="auto"/>
      </w:pPr>
      <w:r>
        <w:separator/>
      </w:r>
    </w:p>
  </w:endnote>
  <w:endnote w:type="continuationSeparator" w:id="0">
    <w:p w:rsidR="00D0162C" w:rsidRDefault="00D016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162C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62C" w:rsidRDefault="00D0162C" w:rsidP="00564E3C">
      <w:pPr>
        <w:spacing w:after="0" w:line="240" w:lineRule="auto"/>
      </w:pPr>
      <w:r>
        <w:separator/>
      </w:r>
    </w:p>
  </w:footnote>
  <w:footnote w:type="continuationSeparator" w:id="0">
    <w:p w:rsidR="00D0162C" w:rsidRDefault="00D016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2C"/>
    <w:rsid w:val="00372DC6"/>
    <w:rsid w:val="00564E3C"/>
    <w:rsid w:val="0064591D"/>
    <w:rsid w:val="00D016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F64096-4730-47DC-BCA4-CC7D1826F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016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2016-01-19T20:10:00Z</dcterms:created>
  <dcterms:modified xsi:type="dcterms:W3CDTF">2016-01-19T20:11:00Z</dcterms:modified>
</cp:coreProperties>
</file>